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F6EA1" w14:textId="77777777" w:rsidR="00821571" w:rsidRPr="008642EC" w:rsidRDefault="00821571" w:rsidP="0082157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F63F43A" w14:textId="77777777" w:rsidR="00821571" w:rsidRDefault="00821571" w:rsidP="00821571">
      <w:pPr>
        <w:pStyle w:val="BasicParagraph"/>
        <w:suppressAutoHyphens/>
        <w:spacing w:line="240" w:lineRule="auto"/>
        <w:rPr>
          <w:rFonts w:ascii="Times New Roman" w:hAnsi="Times New Roman" w:cs="Times New Roman"/>
          <w:b/>
          <w:bCs/>
          <w:color w:val="000000" w:themeColor="text1"/>
          <w:sz w:val="21"/>
          <w:szCs w:val="21"/>
        </w:rPr>
      </w:pPr>
    </w:p>
    <w:p w14:paraId="089D1177" w14:textId="77777777" w:rsidR="00821571" w:rsidRPr="00582653" w:rsidRDefault="00821571" w:rsidP="0082157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CB3C525" w14:textId="77777777" w:rsidR="00821571" w:rsidRDefault="00821571" w:rsidP="0082157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679ED7C8" w14:textId="77777777" w:rsidR="00821571" w:rsidRDefault="00821571" w:rsidP="00821571">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3C90E76" w14:textId="77777777" w:rsidR="00821571" w:rsidRPr="00582653" w:rsidRDefault="00821571" w:rsidP="00821571">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CE8C3DE" wp14:editId="78AEF9C1">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33CB9E7" w14:textId="45E15AF5" w:rsidR="00821571" w:rsidRDefault="00821571" w:rsidP="0082157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Mentoring record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BB4C87B" w14:textId="77777777" w:rsidR="00821571" w:rsidRDefault="00821571" w:rsidP="00821571">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17BF04C" w14:textId="77777777" w:rsidR="00821571" w:rsidRPr="00582653" w:rsidRDefault="00821571" w:rsidP="0082157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ABE76BE" w14:textId="77777777" w:rsidR="00821571" w:rsidRPr="00582653" w:rsidRDefault="00821571" w:rsidP="0082157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7DE166A" w14:textId="77777777" w:rsidR="00821571" w:rsidRPr="008642EC" w:rsidRDefault="00821571" w:rsidP="00821571">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E0EAD9C" w14:textId="77777777" w:rsidR="00821571" w:rsidRPr="008642EC" w:rsidRDefault="00821571" w:rsidP="00821571">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4270FFD" w14:textId="77777777" w:rsidR="00821571" w:rsidRPr="00582653" w:rsidRDefault="00821571" w:rsidP="00821571">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99D4056" w14:textId="77777777" w:rsidR="00821571" w:rsidRPr="008642EC" w:rsidRDefault="00821571" w:rsidP="00821571">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0BA24DF" w14:textId="77777777" w:rsidR="00821571" w:rsidRPr="008642EC" w:rsidRDefault="00821571" w:rsidP="00821571">
      <w:pPr>
        <w:pStyle w:val="ListParagraph"/>
        <w:numPr>
          <w:ilvl w:val="0"/>
          <w:numId w:val="1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0253BC8" w14:textId="77777777" w:rsidR="00821571" w:rsidRPr="00582653" w:rsidRDefault="00821571" w:rsidP="00821571">
      <w:pPr>
        <w:pStyle w:val="BasicParagraph"/>
        <w:suppressAutoHyphens/>
        <w:spacing w:line="240" w:lineRule="auto"/>
        <w:rPr>
          <w:rFonts w:ascii="Times New Roman" w:hAnsi="Times New Roman" w:cs="Times New Roman"/>
          <w:color w:val="000000" w:themeColor="text1"/>
          <w:sz w:val="21"/>
          <w:szCs w:val="21"/>
        </w:rPr>
      </w:pPr>
    </w:p>
    <w:p w14:paraId="4F73270C" w14:textId="77777777" w:rsidR="00821571" w:rsidRPr="00582653" w:rsidRDefault="00821571" w:rsidP="0082157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FADC477" w14:textId="77777777" w:rsidR="00821571" w:rsidRDefault="00821571" w:rsidP="0082157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856B930" w14:textId="77777777" w:rsidR="00821571" w:rsidRDefault="00821571" w:rsidP="00821571">
      <w:pPr>
        <w:pStyle w:val="BasicParagraph"/>
        <w:suppressAutoHyphens/>
        <w:spacing w:line="240" w:lineRule="auto"/>
        <w:ind w:left="720"/>
        <w:rPr>
          <w:rFonts w:ascii="Times New Roman" w:hAnsi="Times New Roman" w:cs="Times New Roman"/>
          <w:color w:val="000000" w:themeColor="text1"/>
          <w:sz w:val="21"/>
          <w:szCs w:val="21"/>
        </w:rPr>
      </w:pPr>
    </w:p>
    <w:p w14:paraId="520B2381" w14:textId="77777777" w:rsidR="00821571" w:rsidRDefault="00821571" w:rsidP="0082157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05DE721" w14:textId="77777777" w:rsidR="00821571" w:rsidRDefault="00821571" w:rsidP="00821571">
      <w:pPr>
        <w:pStyle w:val="BasicParagraph"/>
        <w:suppressAutoHyphens/>
        <w:spacing w:line="240" w:lineRule="auto"/>
        <w:ind w:left="1440"/>
        <w:rPr>
          <w:rFonts w:ascii="Times New Roman" w:hAnsi="Times New Roman" w:cs="Times New Roman"/>
          <w:color w:val="000000" w:themeColor="text1"/>
          <w:sz w:val="21"/>
          <w:szCs w:val="21"/>
        </w:rPr>
      </w:pPr>
    </w:p>
    <w:p w14:paraId="7D78999A" w14:textId="77777777" w:rsidR="00821571" w:rsidRDefault="00821571" w:rsidP="0082157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16A9A721" w14:textId="77777777" w:rsidR="00821571" w:rsidRDefault="00821571" w:rsidP="00821571">
      <w:pPr>
        <w:pStyle w:val="BasicParagraph"/>
        <w:suppressAutoHyphens/>
        <w:spacing w:line="240" w:lineRule="auto"/>
        <w:ind w:left="1440"/>
        <w:rPr>
          <w:rFonts w:ascii="Times New Roman" w:hAnsi="Times New Roman" w:cs="Times New Roman"/>
          <w:color w:val="000000" w:themeColor="text1"/>
          <w:sz w:val="21"/>
          <w:szCs w:val="21"/>
        </w:rPr>
      </w:pPr>
    </w:p>
    <w:p w14:paraId="057D4BF9" w14:textId="77777777" w:rsidR="00821571" w:rsidRDefault="00821571" w:rsidP="00821571">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1D3A60A5" w14:textId="77777777" w:rsidR="00821571" w:rsidRDefault="00821571">
      <w:pPr>
        <w:spacing w:before="0" w:after="160" w:line="259" w:lineRule="auto"/>
        <w:rPr>
          <w:rFonts w:ascii="Calibri" w:eastAsiaTheme="majorEastAsia" w:hAnsi="Calibri" w:cstheme="majorBidi"/>
          <w:b/>
          <w:color w:val="0031A7" w:themeColor="text2"/>
          <w:sz w:val="32"/>
          <w:szCs w:val="32"/>
        </w:rPr>
      </w:pPr>
      <w:bookmarkStart w:id="0" w:name="_GoBack"/>
      <w:bookmarkEnd w:id="0"/>
      <w:r>
        <w:br w:type="page"/>
      </w:r>
    </w:p>
    <w:p w14:paraId="3094B47B" w14:textId="4166BBAB" w:rsidR="00DA4845" w:rsidRDefault="00E031A2" w:rsidP="00640C1B">
      <w:pPr>
        <w:pStyle w:val="Heading1"/>
      </w:pPr>
      <w:r>
        <w:lastRenderedPageBreak/>
        <w:t>Mentoring record template</w:t>
      </w:r>
    </w:p>
    <w:p w14:paraId="59B3A8AE" w14:textId="02CD0F43" w:rsidR="00A26E5A" w:rsidRDefault="00647797" w:rsidP="00BC43D3">
      <w:pPr>
        <w:pStyle w:val="Caption"/>
        <w:rPr>
          <w:rFonts w:eastAsia="Arial"/>
        </w:rPr>
      </w:pPr>
      <w:r>
        <w:t xml:space="preserve">This template is designed to be used to assist the planning of mentoring </w:t>
      </w:r>
      <w:r w:rsidR="00077B93">
        <w:t>programs.</w:t>
      </w:r>
    </w:p>
    <w:p w14:paraId="59E905C2" w14:textId="45428C90" w:rsidR="007C28D9" w:rsidRDefault="00F105D0" w:rsidP="00BC43D3">
      <w:pPr>
        <w:pStyle w:val="Caption"/>
        <w:rPr>
          <w:rFonts w:eastAsia="Arial"/>
        </w:rPr>
      </w:pPr>
      <w:r>
        <w:t>It also serves as a</w:t>
      </w:r>
      <w:r w:rsidR="00647797">
        <w:t xml:space="preserve"> mentoring log</w:t>
      </w:r>
      <w:r>
        <w:t>book</w:t>
      </w:r>
      <w:r w:rsidR="00077B93">
        <w:t xml:space="preserve">; use it to record </w:t>
      </w:r>
      <w:r w:rsidR="002E67DE">
        <w:t xml:space="preserve">meeting content and advice. This document </w:t>
      </w:r>
      <w:r w:rsidR="0092762A">
        <w:t>can</w:t>
      </w:r>
      <w:r w:rsidR="002E67DE">
        <w:t xml:space="preserve"> be used from the perspective of </w:t>
      </w:r>
      <w:r w:rsidR="0092762A">
        <w:t>either party in the relationship</w:t>
      </w:r>
      <w:r w:rsidR="007C28D9">
        <w:t>.</w:t>
      </w:r>
      <w:r w:rsidR="00647797">
        <w:t xml:space="preserve"> </w:t>
      </w:r>
    </w:p>
    <w:p w14:paraId="1F726622" w14:textId="1E04604F" w:rsidR="005C0FFC" w:rsidRDefault="00140D97" w:rsidP="00351DDF">
      <w:pPr>
        <w:pStyle w:val="Heading2"/>
      </w:pPr>
      <w:r>
        <w:t xml:space="preserve">1.0 </w:t>
      </w:r>
      <w:r w:rsidR="005C0FFC">
        <w:t xml:space="preserve">The mentoring </w:t>
      </w:r>
      <w:r w:rsidR="005C0FFC" w:rsidRPr="00351DDF">
        <w:t>relationship</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F3F9E6" w:themeFill="background2"/>
        <w:tblLook w:val="04A0" w:firstRow="1" w:lastRow="0" w:firstColumn="1" w:lastColumn="0" w:noHBand="0" w:noVBand="1"/>
      </w:tblPr>
      <w:tblGrid>
        <w:gridCol w:w="1555"/>
        <w:gridCol w:w="7461"/>
      </w:tblGrid>
      <w:tr w:rsidR="004A16C0" w14:paraId="626C3BA9" w14:textId="77777777" w:rsidTr="1DD8ABB6">
        <w:tc>
          <w:tcPr>
            <w:tcW w:w="1555" w:type="dxa"/>
            <w:shd w:val="clear" w:color="auto" w:fill="E6EAF6" w:themeFill="background1"/>
          </w:tcPr>
          <w:p w14:paraId="3457AC6B" w14:textId="172BD7D2" w:rsidR="004A16C0" w:rsidRPr="006F1823" w:rsidRDefault="004A16C0" w:rsidP="00BC43D3">
            <w:pPr>
              <w:pStyle w:val="TableHeading"/>
            </w:pPr>
            <w:r w:rsidRPr="006F1823">
              <w:t>Tick one of the following</w:t>
            </w:r>
            <w:r w:rsidR="00E069BE" w:rsidRPr="006F1823">
              <w:t>:</w:t>
            </w:r>
          </w:p>
        </w:tc>
        <w:tc>
          <w:tcPr>
            <w:tcW w:w="7461" w:type="dxa"/>
            <w:shd w:val="clear" w:color="auto" w:fill="E6EAF6" w:themeFill="background1"/>
          </w:tcPr>
          <w:p w14:paraId="382A7095" w14:textId="4A4EBBF8" w:rsidR="004A16C0" w:rsidRDefault="00E069BE" w:rsidP="00077B93">
            <w:r>
              <w:t xml:space="preserve"> </w:t>
            </w:r>
            <w:r w:rsidR="006F1823">
              <w:rPr>
                <w:rFonts w:ascii="Wingdings" w:eastAsia="Wingdings" w:hAnsi="Wingdings" w:cs="Wingdings"/>
              </w:rPr>
              <w:t></w:t>
            </w:r>
            <w:r>
              <w:t xml:space="preserve">   Developmental</w:t>
            </w:r>
          </w:p>
          <w:p w14:paraId="72C1C766" w14:textId="2BC7561B" w:rsidR="00E069BE" w:rsidRDefault="00E069BE" w:rsidP="00077B93">
            <w:r>
              <w:t xml:space="preserve"> </w:t>
            </w:r>
            <w:r w:rsidR="006F1823">
              <w:rPr>
                <w:rFonts w:ascii="Wingdings" w:eastAsia="Wingdings" w:hAnsi="Wingdings" w:cs="Wingdings"/>
              </w:rPr>
              <w:t></w:t>
            </w:r>
            <w:r>
              <w:t xml:space="preserve">   Sponsorship</w:t>
            </w:r>
          </w:p>
          <w:p w14:paraId="62804AC1" w14:textId="71A378D7" w:rsidR="00E069BE" w:rsidRDefault="00E069BE" w:rsidP="00077B93">
            <w:r>
              <w:t xml:space="preserve"> </w:t>
            </w:r>
            <w:r w:rsidR="006F1823">
              <w:rPr>
                <w:rFonts w:ascii="Wingdings" w:eastAsia="Wingdings" w:hAnsi="Wingdings" w:cs="Wingdings"/>
              </w:rPr>
              <w:t></w:t>
            </w:r>
            <w:r>
              <w:t xml:space="preserve">   Peer</w:t>
            </w:r>
          </w:p>
          <w:p w14:paraId="227E4D67" w14:textId="1FEA0DEB" w:rsidR="00E069BE" w:rsidRDefault="00E069BE" w:rsidP="00077B93">
            <w:r>
              <w:t xml:space="preserve"> </w:t>
            </w:r>
            <w:r w:rsidR="006F1823">
              <w:rPr>
                <w:rFonts w:ascii="Wingdings" w:eastAsia="Wingdings" w:hAnsi="Wingdings" w:cs="Wingdings"/>
              </w:rPr>
              <w:t></w:t>
            </w:r>
            <w:r>
              <w:t xml:space="preserve">   Reverse</w:t>
            </w:r>
          </w:p>
        </w:tc>
      </w:tr>
      <w:tr w:rsidR="00FC3B88" w14:paraId="621EE61B" w14:textId="77777777" w:rsidTr="1DD8ABB6">
        <w:tc>
          <w:tcPr>
            <w:tcW w:w="1555" w:type="dxa"/>
            <w:shd w:val="clear" w:color="auto" w:fill="E6EAF6" w:themeFill="background1"/>
          </w:tcPr>
          <w:p w14:paraId="41AB29CA" w14:textId="438B2406" w:rsidR="00FC3B88" w:rsidRPr="006F1823" w:rsidRDefault="00FC3B88" w:rsidP="00BC43D3">
            <w:pPr>
              <w:pStyle w:val="TableHeading"/>
            </w:pPr>
            <w:r w:rsidRPr="006F1823">
              <w:t>Mentor’s name</w:t>
            </w:r>
          </w:p>
        </w:tc>
        <w:tc>
          <w:tcPr>
            <w:tcW w:w="7461" w:type="dxa"/>
            <w:shd w:val="clear" w:color="auto" w:fill="E6EAF6" w:themeFill="background1"/>
          </w:tcPr>
          <w:p w14:paraId="5E6EF7A2" w14:textId="669AA179" w:rsidR="00FC3B88" w:rsidRPr="00B20313" w:rsidRDefault="00B20313" w:rsidP="00077B93">
            <w:pPr>
              <w:rPr>
                <w:color w:val="0000FF"/>
              </w:rPr>
            </w:pPr>
            <w:r w:rsidRPr="00B20313">
              <w:rPr>
                <w:color w:val="0000FF"/>
              </w:rPr>
              <w:t>[Your name]</w:t>
            </w:r>
          </w:p>
        </w:tc>
      </w:tr>
      <w:tr w:rsidR="00FC3B88" w14:paraId="6BD51D30" w14:textId="77777777" w:rsidTr="1DD8ABB6">
        <w:tc>
          <w:tcPr>
            <w:tcW w:w="1555" w:type="dxa"/>
            <w:shd w:val="clear" w:color="auto" w:fill="E6EAF6" w:themeFill="background1"/>
          </w:tcPr>
          <w:p w14:paraId="41DE09FF" w14:textId="34DF6142" w:rsidR="00FC3B88" w:rsidRPr="006F1823" w:rsidRDefault="00FC3B88" w:rsidP="00BC43D3">
            <w:pPr>
              <w:pStyle w:val="TableHeading"/>
            </w:pPr>
            <w:r w:rsidRPr="006F1823">
              <w:t>Mentee’s name</w:t>
            </w:r>
          </w:p>
        </w:tc>
        <w:tc>
          <w:tcPr>
            <w:tcW w:w="7461" w:type="dxa"/>
            <w:shd w:val="clear" w:color="auto" w:fill="E6EAF6" w:themeFill="background1"/>
          </w:tcPr>
          <w:p w14:paraId="7E325433" w14:textId="77777777" w:rsidR="00FC3B88" w:rsidRDefault="00FC3B88" w:rsidP="00077B93"/>
        </w:tc>
      </w:tr>
    </w:tbl>
    <w:p w14:paraId="40A02705" w14:textId="00129896" w:rsidR="008D72AC" w:rsidRDefault="00140D97" w:rsidP="008D72AC">
      <w:pPr>
        <w:pStyle w:val="Heading2"/>
      </w:pPr>
      <w:r>
        <w:t xml:space="preserve">2.0 </w:t>
      </w:r>
      <w:r w:rsidR="008D72AC">
        <w:t>The mentoring plan</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271"/>
        <w:gridCol w:w="3827"/>
        <w:gridCol w:w="142"/>
        <w:gridCol w:w="3776"/>
      </w:tblGrid>
      <w:tr w:rsidR="008D72AC" w14:paraId="43C760E9" w14:textId="77777777" w:rsidTr="1DD8ABB6">
        <w:tc>
          <w:tcPr>
            <w:tcW w:w="5240" w:type="dxa"/>
            <w:gridSpan w:val="3"/>
            <w:shd w:val="clear" w:color="auto" w:fill="E6EAF6" w:themeFill="background1"/>
          </w:tcPr>
          <w:p w14:paraId="5BD2EF0C" w14:textId="371F36EE" w:rsidR="008D72AC" w:rsidRPr="006F1823" w:rsidRDefault="008D72AC" w:rsidP="00270115">
            <w:pPr>
              <w:rPr>
                <w:b/>
                <w:bCs/>
              </w:rPr>
            </w:pPr>
            <w:r w:rsidRPr="006F1823">
              <w:rPr>
                <w:b/>
                <w:bCs/>
              </w:rPr>
              <w:t>Date of planning meeting</w:t>
            </w:r>
            <w:r w:rsidR="00752546" w:rsidRPr="006F1823">
              <w:rPr>
                <w:b/>
                <w:bCs/>
              </w:rPr>
              <w:t xml:space="preserve"> at which plan is agreed</w:t>
            </w:r>
          </w:p>
        </w:tc>
        <w:tc>
          <w:tcPr>
            <w:tcW w:w="3776" w:type="dxa"/>
            <w:shd w:val="clear" w:color="auto" w:fill="E6EAF6" w:themeFill="background1"/>
          </w:tcPr>
          <w:p w14:paraId="462991B3" w14:textId="77777777" w:rsidR="008D72AC" w:rsidRDefault="008D72AC" w:rsidP="00270115"/>
        </w:tc>
      </w:tr>
      <w:tr w:rsidR="006F1823" w:rsidRPr="006F1823" w14:paraId="1746E000" w14:textId="77777777" w:rsidTr="1DD8ABB6">
        <w:tc>
          <w:tcPr>
            <w:tcW w:w="9016" w:type="dxa"/>
            <w:gridSpan w:val="4"/>
            <w:shd w:val="clear" w:color="auto" w:fill="E6EAF6" w:themeFill="background1"/>
          </w:tcPr>
          <w:p w14:paraId="1B2FE3E7" w14:textId="3D2F33AF" w:rsidR="006F1823" w:rsidRPr="006F1823" w:rsidRDefault="006F1823" w:rsidP="00274730">
            <w:pPr>
              <w:rPr>
                <w:b/>
                <w:bCs/>
              </w:rPr>
            </w:pPr>
            <w:r w:rsidRPr="006F1823">
              <w:rPr>
                <w:b/>
                <w:bCs/>
              </w:rPr>
              <w:t xml:space="preserve">Describe what has been agreed using the SMART acronym; answer the questions. </w:t>
            </w:r>
          </w:p>
        </w:tc>
      </w:tr>
      <w:tr w:rsidR="008D72AC" w14:paraId="0D43BD73" w14:textId="77777777" w:rsidTr="1DD8ABB6">
        <w:tc>
          <w:tcPr>
            <w:tcW w:w="1271" w:type="dxa"/>
            <w:shd w:val="clear" w:color="auto" w:fill="E6EAF6" w:themeFill="background1"/>
          </w:tcPr>
          <w:p w14:paraId="150C13A1" w14:textId="73FB5109" w:rsidR="008D72AC" w:rsidRPr="00F82299" w:rsidRDefault="00DE67C0" w:rsidP="003F7529">
            <w:pPr>
              <w:rPr>
                <w:b/>
                <w:sz w:val="24"/>
                <w:szCs w:val="24"/>
              </w:rPr>
            </w:pPr>
            <w:r w:rsidRPr="00F82299">
              <w:rPr>
                <w:b/>
                <w:sz w:val="24"/>
                <w:szCs w:val="24"/>
              </w:rPr>
              <w:t>S</w:t>
            </w:r>
          </w:p>
        </w:tc>
        <w:tc>
          <w:tcPr>
            <w:tcW w:w="7745" w:type="dxa"/>
            <w:gridSpan w:val="3"/>
          </w:tcPr>
          <w:p w14:paraId="24E3658F" w14:textId="5D395A2B" w:rsidR="00DE67C0" w:rsidRDefault="00DE67C0" w:rsidP="00DE67C0">
            <w:r w:rsidRPr="0036490F">
              <w:t>What is the purpose</w:t>
            </w:r>
            <w:r>
              <w:t xml:space="preserve"> / objective</w:t>
            </w:r>
            <w:r w:rsidRPr="0036490F">
              <w:t xml:space="preserve"> of having this mentoring relationship? </w:t>
            </w:r>
          </w:p>
          <w:p w14:paraId="636681AC" w14:textId="77777777" w:rsidR="00DE67C0" w:rsidRDefault="00DE67C0" w:rsidP="00DE67C0"/>
          <w:p w14:paraId="3E137315" w14:textId="77777777" w:rsidR="00274730" w:rsidRDefault="00274730" w:rsidP="00274730">
            <w:r>
              <w:t>What expertise / experience does the mentor have in respect of this objective?</w:t>
            </w:r>
          </w:p>
          <w:p w14:paraId="1A88278F" w14:textId="77777777" w:rsidR="008D72AC" w:rsidRDefault="008D72AC" w:rsidP="00270115"/>
          <w:p w14:paraId="151558E9" w14:textId="77777777" w:rsidR="00F305A7" w:rsidRDefault="00F305A7" w:rsidP="00270115">
            <w:r>
              <w:t>What topics will be covered by the mentoring program?</w:t>
            </w:r>
          </w:p>
          <w:p w14:paraId="0B59C0BD" w14:textId="15486347" w:rsidR="00F305A7" w:rsidRDefault="00F305A7" w:rsidP="00270115"/>
        </w:tc>
      </w:tr>
      <w:tr w:rsidR="00274730" w14:paraId="15D41DA8" w14:textId="77777777" w:rsidTr="1DD8ABB6">
        <w:tc>
          <w:tcPr>
            <w:tcW w:w="1271" w:type="dxa"/>
            <w:shd w:val="clear" w:color="auto" w:fill="E6EAF6" w:themeFill="background1"/>
          </w:tcPr>
          <w:p w14:paraId="6A8695E2" w14:textId="0B60BA90" w:rsidR="00274730" w:rsidRPr="00F82299" w:rsidRDefault="00DE67C0" w:rsidP="003F7529">
            <w:pPr>
              <w:rPr>
                <w:b/>
                <w:sz w:val="24"/>
                <w:szCs w:val="24"/>
              </w:rPr>
            </w:pPr>
            <w:r w:rsidRPr="00F82299">
              <w:rPr>
                <w:b/>
                <w:sz w:val="24"/>
                <w:szCs w:val="24"/>
              </w:rPr>
              <w:t>M</w:t>
            </w:r>
          </w:p>
        </w:tc>
        <w:tc>
          <w:tcPr>
            <w:tcW w:w="7745" w:type="dxa"/>
            <w:gridSpan w:val="3"/>
          </w:tcPr>
          <w:p w14:paraId="4830DE7C" w14:textId="56759DA3" w:rsidR="00274730" w:rsidRDefault="00EB51B1" w:rsidP="00270115">
            <w:r>
              <w:t xml:space="preserve">How does </w:t>
            </w:r>
            <w:r w:rsidR="00F305A7">
              <w:t>the</w:t>
            </w:r>
            <w:r>
              <w:t xml:space="preserve"> mentee assess their current performance in respect of this /these topic(s)</w:t>
            </w:r>
            <w:r w:rsidR="00F305A7">
              <w:t>?</w:t>
            </w:r>
          </w:p>
        </w:tc>
      </w:tr>
      <w:tr w:rsidR="00274730" w14:paraId="64BBF27A" w14:textId="77777777" w:rsidTr="1DD8ABB6">
        <w:tc>
          <w:tcPr>
            <w:tcW w:w="1271" w:type="dxa"/>
            <w:shd w:val="clear" w:color="auto" w:fill="E6EAF6" w:themeFill="background1"/>
          </w:tcPr>
          <w:p w14:paraId="42816CBB" w14:textId="18E1D632" w:rsidR="00274730" w:rsidRPr="00F82299" w:rsidRDefault="00DE67C0" w:rsidP="003F7529">
            <w:pPr>
              <w:rPr>
                <w:b/>
                <w:sz w:val="24"/>
                <w:szCs w:val="24"/>
              </w:rPr>
            </w:pPr>
            <w:r w:rsidRPr="00F82299">
              <w:rPr>
                <w:b/>
                <w:sz w:val="24"/>
                <w:szCs w:val="24"/>
              </w:rPr>
              <w:t>A</w:t>
            </w:r>
          </w:p>
        </w:tc>
        <w:tc>
          <w:tcPr>
            <w:tcW w:w="7745" w:type="dxa"/>
            <w:gridSpan w:val="3"/>
          </w:tcPr>
          <w:p w14:paraId="7C44FA76" w14:textId="02D14C0E" w:rsidR="00F305A7" w:rsidRDefault="00F305A7" w:rsidP="00F305A7">
            <w:r w:rsidRPr="0036490F">
              <w:t>What do</w:t>
            </w:r>
            <w:r>
              <w:t>es the mentee</w:t>
            </w:r>
            <w:r w:rsidRPr="0036490F">
              <w:t xml:space="preserve"> want to achieve</w:t>
            </w:r>
            <w:r>
              <w:t xml:space="preserve"> within the parameters of this program</w:t>
            </w:r>
            <w:r w:rsidRPr="0036490F">
              <w:t>?</w:t>
            </w:r>
          </w:p>
          <w:p w14:paraId="7A352AE8" w14:textId="77777777" w:rsidR="00274730" w:rsidRDefault="00274730" w:rsidP="00270115"/>
        </w:tc>
      </w:tr>
      <w:tr w:rsidR="00274730" w14:paraId="632FB454" w14:textId="77777777" w:rsidTr="1DD8ABB6">
        <w:tc>
          <w:tcPr>
            <w:tcW w:w="1271" w:type="dxa"/>
            <w:shd w:val="clear" w:color="auto" w:fill="E6EAF6" w:themeFill="background1"/>
          </w:tcPr>
          <w:p w14:paraId="7A6616A2" w14:textId="2AE2F244" w:rsidR="00274730" w:rsidRPr="00F82299" w:rsidRDefault="00DE67C0" w:rsidP="003F7529">
            <w:pPr>
              <w:rPr>
                <w:b/>
                <w:sz w:val="24"/>
                <w:szCs w:val="24"/>
              </w:rPr>
            </w:pPr>
            <w:r w:rsidRPr="00F82299">
              <w:rPr>
                <w:b/>
                <w:sz w:val="24"/>
                <w:szCs w:val="24"/>
              </w:rPr>
              <w:t>R</w:t>
            </w:r>
          </w:p>
        </w:tc>
        <w:tc>
          <w:tcPr>
            <w:tcW w:w="7745" w:type="dxa"/>
            <w:gridSpan w:val="3"/>
          </w:tcPr>
          <w:p w14:paraId="4B62D0C0" w14:textId="77777777" w:rsidR="00537499" w:rsidRDefault="00537499" w:rsidP="00270115">
            <w:r w:rsidRPr="00537499">
              <w:t xml:space="preserve">How will </w:t>
            </w:r>
            <w:r>
              <w:t xml:space="preserve">achievement of or working towards </w:t>
            </w:r>
            <w:r w:rsidRPr="00537499">
              <w:t xml:space="preserve">the objective(s) be relevant to professional development </w:t>
            </w:r>
            <w:r>
              <w:t xml:space="preserve">of the mentee? </w:t>
            </w:r>
          </w:p>
          <w:p w14:paraId="79387A16" w14:textId="77777777" w:rsidR="00537499" w:rsidRDefault="00537499" w:rsidP="00270115"/>
          <w:p w14:paraId="397F4967" w14:textId="622B499B" w:rsidR="00274730" w:rsidRDefault="00537499" w:rsidP="00537499">
            <w:r w:rsidRPr="00537499">
              <w:t xml:space="preserve">How will </w:t>
            </w:r>
            <w:r>
              <w:t xml:space="preserve">achievement of or working towards </w:t>
            </w:r>
            <w:r w:rsidRPr="00537499">
              <w:t xml:space="preserve">the objective(s) </w:t>
            </w:r>
            <w:r w:rsidR="00E84E8E">
              <w:t>be</w:t>
            </w:r>
            <w:r w:rsidRPr="00537499">
              <w:t xml:space="preserve"> useful in </w:t>
            </w:r>
            <w:r w:rsidR="00E84E8E">
              <w:t>the</w:t>
            </w:r>
            <w:r w:rsidRPr="00537499">
              <w:t xml:space="preserve"> workplace?</w:t>
            </w:r>
          </w:p>
        </w:tc>
      </w:tr>
      <w:tr w:rsidR="00274730" w14:paraId="6556E3C3" w14:textId="77777777" w:rsidTr="1DD8ABB6">
        <w:tc>
          <w:tcPr>
            <w:tcW w:w="1271" w:type="dxa"/>
            <w:shd w:val="clear" w:color="auto" w:fill="E6EAF6" w:themeFill="background1"/>
          </w:tcPr>
          <w:p w14:paraId="596C1BD9" w14:textId="5F74D3B9" w:rsidR="00274730" w:rsidRPr="00F82299" w:rsidRDefault="00DE67C0" w:rsidP="003F7529">
            <w:pPr>
              <w:rPr>
                <w:b/>
                <w:sz w:val="24"/>
                <w:szCs w:val="24"/>
              </w:rPr>
            </w:pPr>
            <w:r w:rsidRPr="00F82299">
              <w:rPr>
                <w:b/>
                <w:sz w:val="24"/>
                <w:szCs w:val="24"/>
              </w:rPr>
              <w:lastRenderedPageBreak/>
              <w:t>T</w:t>
            </w:r>
          </w:p>
        </w:tc>
        <w:tc>
          <w:tcPr>
            <w:tcW w:w="7745" w:type="dxa"/>
            <w:gridSpan w:val="3"/>
          </w:tcPr>
          <w:p w14:paraId="1193E793" w14:textId="77777777" w:rsidR="00E069BE" w:rsidRDefault="00E84E8E" w:rsidP="00270115">
            <w:r>
              <w:t xml:space="preserve">What is the schedule for meetings and/or activities </w:t>
            </w:r>
            <w:r w:rsidR="00E069BE">
              <w:t>in the mentoring plan</w:t>
            </w:r>
          </w:p>
          <w:p w14:paraId="237547F9" w14:textId="6287FE7E" w:rsidR="00274730" w:rsidRDefault="00E069BE" w:rsidP="00270115">
            <w:r>
              <w:t xml:space="preserve">What is the date by which this </w:t>
            </w:r>
            <w:r w:rsidR="00E84E8E">
              <w:t xml:space="preserve"> </w:t>
            </w:r>
          </w:p>
        </w:tc>
      </w:tr>
      <w:tr w:rsidR="00274730" w14:paraId="44A0F034" w14:textId="77777777" w:rsidTr="1DD8ABB6">
        <w:tc>
          <w:tcPr>
            <w:tcW w:w="5098" w:type="dxa"/>
            <w:gridSpan w:val="2"/>
            <w:shd w:val="clear" w:color="auto" w:fill="E6EAF6" w:themeFill="background1"/>
          </w:tcPr>
          <w:p w14:paraId="59174BED" w14:textId="1FC72D3D" w:rsidR="00274730" w:rsidRPr="006F1823" w:rsidRDefault="00E069BE" w:rsidP="00270115">
            <w:pPr>
              <w:rPr>
                <w:b/>
                <w:bCs/>
              </w:rPr>
            </w:pPr>
            <w:r w:rsidRPr="006F1823">
              <w:rPr>
                <w:b/>
                <w:bCs/>
              </w:rPr>
              <w:t>Date by which this mentoring plan will finish</w:t>
            </w:r>
          </w:p>
        </w:tc>
        <w:tc>
          <w:tcPr>
            <w:tcW w:w="3918" w:type="dxa"/>
            <w:gridSpan w:val="2"/>
          </w:tcPr>
          <w:p w14:paraId="6DC89FA2" w14:textId="77777777" w:rsidR="00274730" w:rsidRDefault="00274730" w:rsidP="00270115"/>
        </w:tc>
      </w:tr>
    </w:tbl>
    <w:p w14:paraId="3125F101" w14:textId="5B98E1A3" w:rsidR="00FA3CCA" w:rsidRDefault="00FA3CCA" w:rsidP="00C40967">
      <w:pPr>
        <w:pStyle w:val="Heading2"/>
      </w:pPr>
      <w:r>
        <w:t>3.0 Logbook</w:t>
      </w:r>
    </w:p>
    <w:p w14:paraId="279A06A6" w14:textId="2D21252A" w:rsidR="00FA3CCA" w:rsidRDefault="00E30F66" w:rsidP="00BC43D3">
      <w:pPr>
        <w:pStyle w:val="Caption"/>
      </w:pPr>
      <w:r w:rsidRPr="00E30F66">
        <w:t>[</w:t>
      </w:r>
      <w:r w:rsidR="00FA3CCA" w:rsidRPr="00E30F66">
        <w:t>Use th</w:t>
      </w:r>
      <w:r w:rsidR="008533DC">
        <w:t>is</w:t>
      </w:r>
      <w:r w:rsidR="00FA3CCA" w:rsidRPr="00E30F66">
        <w:t xml:space="preserve"> table to record </w:t>
      </w:r>
      <w:r w:rsidR="009D6110" w:rsidRPr="00E30F66">
        <w:t>the main points of the mentoring meeting and what activities took place</w:t>
      </w:r>
      <w:r w:rsidR="00C40967" w:rsidRPr="00E30F66">
        <w:t>.</w:t>
      </w:r>
      <w:r w:rsidRPr="00E30F66">
        <w:t>]</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964"/>
        <w:gridCol w:w="5052"/>
      </w:tblGrid>
      <w:tr w:rsidR="00C40967" w14:paraId="7BC79568" w14:textId="77777777" w:rsidTr="00351DDF">
        <w:tc>
          <w:tcPr>
            <w:tcW w:w="3964" w:type="dxa"/>
            <w:shd w:val="clear" w:color="auto" w:fill="E6EAF6" w:themeFill="background1"/>
          </w:tcPr>
          <w:p w14:paraId="63C42DF0" w14:textId="4D6A194E" w:rsidR="00C40967" w:rsidRPr="001A110A" w:rsidRDefault="00C40967" w:rsidP="00270115">
            <w:pPr>
              <w:rPr>
                <w:b/>
                <w:bCs/>
              </w:rPr>
            </w:pPr>
            <w:r w:rsidRPr="001A110A">
              <w:rPr>
                <w:b/>
                <w:bCs/>
              </w:rPr>
              <w:t xml:space="preserve">Date of </w:t>
            </w:r>
            <w:r w:rsidR="003F0B77" w:rsidRPr="001A110A">
              <w:rPr>
                <w:b/>
                <w:bCs/>
              </w:rPr>
              <w:t>meeting</w:t>
            </w:r>
          </w:p>
        </w:tc>
        <w:tc>
          <w:tcPr>
            <w:tcW w:w="5052" w:type="dxa"/>
          </w:tcPr>
          <w:p w14:paraId="782342D3" w14:textId="77777777" w:rsidR="00C40967" w:rsidRDefault="00C40967" w:rsidP="00270115"/>
        </w:tc>
      </w:tr>
      <w:tr w:rsidR="00E30F66" w14:paraId="05AAA287" w14:textId="77777777" w:rsidTr="00351DDF">
        <w:tc>
          <w:tcPr>
            <w:tcW w:w="3964" w:type="dxa"/>
            <w:shd w:val="clear" w:color="auto" w:fill="E6EAF6" w:themeFill="background1"/>
          </w:tcPr>
          <w:p w14:paraId="689CA444" w14:textId="744E8B40" w:rsidR="00E30F66" w:rsidRPr="001A110A" w:rsidRDefault="00E30F66" w:rsidP="00270115">
            <w:pPr>
              <w:rPr>
                <w:b/>
                <w:bCs/>
              </w:rPr>
            </w:pPr>
            <w:r w:rsidRPr="001A110A">
              <w:rPr>
                <w:b/>
                <w:bCs/>
              </w:rPr>
              <w:t>Method of communication</w:t>
            </w:r>
          </w:p>
        </w:tc>
        <w:tc>
          <w:tcPr>
            <w:tcW w:w="5052" w:type="dxa"/>
          </w:tcPr>
          <w:p w14:paraId="5C56B6AB" w14:textId="77777777" w:rsidR="00E30F66" w:rsidRDefault="00E30F66" w:rsidP="00270115"/>
        </w:tc>
      </w:tr>
      <w:tr w:rsidR="00E30F66" w14:paraId="4E7D9AE0" w14:textId="77777777" w:rsidTr="00351DDF">
        <w:tc>
          <w:tcPr>
            <w:tcW w:w="3964" w:type="dxa"/>
            <w:shd w:val="clear" w:color="auto" w:fill="E6EAF6" w:themeFill="background1"/>
          </w:tcPr>
          <w:p w14:paraId="044F606A" w14:textId="0502E994" w:rsidR="00E30F66" w:rsidRPr="001A110A" w:rsidRDefault="00E30F66" w:rsidP="00BC43D3">
            <w:pPr>
              <w:pStyle w:val="Tabletext0"/>
            </w:pPr>
            <w:r w:rsidRPr="001A110A">
              <w:t>Review of follow-up actions from previous meeting</w:t>
            </w:r>
          </w:p>
        </w:tc>
        <w:tc>
          <w:tcPr>
            <w:tcW w:w="5052" w:type="dxa"/>
          </w:tcPr>
          <w:p w14:paraId="74327349" w14:textId="77777777" w:rsidR="00E30F66" w:rsidRDefault="00E30F66" w:rsidP="00270115"/>
        </w:tc>
      </w:tr>
      <w:tr w:rsidR="00C40967" w14:paraId="47923050" w14:textId="77777777" w:rsidTr="00351DDF">
        <w:tc>
          <w:tcPr>
            <w:tcW w:w="3964" w:type="dxa"/>
            <w:shd w:val="clear" w:color="auto" w:fill="E6EAF6" w:themeFill="background1"/>
          </w:tcPr>
          <w:p w14:paraId="32BBA141" w14:textId="2264ACD7" w:rsidR="00C40967" w:rsidRPr="001A110A" w:rsidRDefault="003F0B77" w:rsidP="00BC43D3">
            <w:pPr>
              <w:pStyle w:val="Tabletext0"/>
            </w:pPr>
            <w:r w:rsidRPr="001A110A">
              <w:t>Log of main points</w:t>
            </w:r>
            <w:r w:rsidR="00E30F66" w:rsidRPr="001A110A">
              <w:t xml:space="preserve"> discussed at this meeting and activities conducted</w:t>
            </w:r>
          </w:p>
        </w:tc>
        <w:tc>
          <w:tcPr>
            <w:tcW w:w="5052" w:type="dxa"/>
          </w:tcPr>
          <w:p w14:paraId="632618CC" w14:textId="77777777" w:rsidR="00C40967" w:rsidRDefault="00C40967" w:rsidP="00270115"/>
        </w:tc>
      </w:tr>
      <w:tr w:rsidR="00C40967" w14:paraId="0D9678CE" w14:textId="77777777" w:rsidTr="00351DDF">
        <w:tc>
          <w:tcPr>
            <w:tcW w:w="3964" w:type="dxa"/>
            <w:shd w:val="clear" w:color="auto" w:fill="E6EAF6" w:themeFill="background1"/>
          </w:tcPr>
          <w:p w14:paraId="4E543D9C" w14:textId="79BF68FB" w:rsidR="00C40967" w:rsidRPr="001A110A" w:rsidRDefault="003F0B77" w:rsidP="00BC43D3">
            <w:pPr>
              <w:pStyle w:val="Tabletext0"/>
            </w:pPr>
            <w:r w:rsidRPr="001A110A">
              <w:t>What advice did the mentor give?</w:t>
            </w:r>
          </w:p>
        </w:tc>
        <w:tc>
          <w:tcPr>
            <w:tcW w:w="5052" w:type="dxa"/>
          </w:tcPr>
          <w:p w14:paraId="10CC6DA1" w14:textId="77777777" w:rsidR="00C40967" w:rsidRDefault="00C40967" w:rsidP="00270115"/>
        </w:tc>
      </w:tr>
      <w:tr w:rsidR="003F0B77" w14:paraId="2A6AB8BB" w14:textId="77777777" w:rsidTr="00351DDF">
        <w:tc>
          <w:tcPr>
            <w:tcW w:w="3964" w:type="dxa"/>
            <w:shd w:val="clear" w:color="auto" w:fill="E6EAF6" w:themeFill="background1"/>
          </w:tcPr>
          <w:p w14:paraId="72EEA0C9" w14:textId="065D2476" w:rsidR="003F0B77" w:rsidRPr="001A110A" w:rsidRDefault="00E30F66" w:rsidP="00BC43D3">
            <w:pPr>
              <w:pStyle w:val="Tabletext0"/>
            </w:pPr>
            <w:r w:rsidRPr="001A110A">
              <w:t xml:space="preserve">Actions to be completed </w:t>
            </w:r>
            <w:r w:rsidRPr="001A110A">
              <w:rPr>
                <w:i/>
                <w:iCs/>
              </w:rPr>
              <w:t>before</w:t>
            </w:r>
            <w:r w:rsidRPr="001A110A">
              <w:t xml:space="preserve"> the next meeting (follow-up actions)</w:t>
            </w:r>
          </w:p>
        </w:tc>
        <w:tc>
          <w:tcPr>
            <w:tcW w:w="5052" w:type="dxa"/>
          </w:tcPr>
          <w:p w14:paraId="479B431E" w14:textId="77777777" w:rsidR="003F0B77" w:rsidRDefault="003F0B77" w:rsidP="00270115"/>
        </w:tc>
      </w:tr>
    </w:tbl>
    <w:p w14:paraId="4E6604E7" w14:textId="2D21D47C" w:rsidR="00E30F66" w:rsidRDefault="00E30F66" w:rsidP="00BC43D3">
      <w:pPr>
        <w:pStyle w:val="Caption"/>
      </w:pPr>
      <w:r w:rsidRPr="00E30F66">
        <w:t>[Copy and paste the above table as many times as you need to record each meeting.]</w:t>
      </w:r>
    </w:p>
    <w:p w14:paraId="7F2F5C7B" w14:textId="43C00E69" w:rsidR="00823D40" w:rsidRDefault="001A110A" w:rsidP="00823D40">
      <w:pPr>
        <w:pStyle w:val="Heading2"/>
      </w:pPr>
      <w:r>
        <w:t>4</w:t>
      </w:r>
      <w:r w:rsidR="00823D40">
        <w:t xml:space="preserve">.0 </w:t>
      </w:r>
      <w:r>
        <w:t>Review</w:t>
      </w:r>
    </w:p>
    <w:p w14:paraId="234937E6" w14:textId="6F4850D0" w:rsidR="001A110A" w:rsidRDefault="001A110A" w:rsidP="00BC43D3">
      <w:pPr>
        <w:pStyle w:val="Caption"/>
      </w:pPr>
      <w:r w:rsidRPr="00E30F66">
        <w:t>[Use th</w:t>
      </w:r>
      <w:r>
        <w:t>is</w:t>
      </w:r>
      <w:r w:rsidRPr="00E30F66">
        <w:t xml:space="preserve"> table to record </w:t>
      </w:r>
      <w:r>
        <w:t>your responses to these review questions at any suitable point during your mentoring program or once you have completed the mentoring plan, as outlined in section 1.0</w:t>
      </w:r>
      <w:r w:rsidRPr="00E30F66">
        <w:t>.]</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964"/>
        <w:gridCol w:w="5052"/>
      </w:tblGrid>
      <w:tr w:rsidR="001A110A" w14:paraId="63078E7A" w14:textId="77777777" w:rsidTr="00351DDF">
        <w:tc>
          <w:tcPr>
            <w:tcW w:w="3964" w:type="dxa"/>
            <w:shd w:val="clear" w:color="auto" w:fill="E6EAF6" w:themeFill="background1"/>
          </w:tcPr>
          <w:p w14:paraId="57FEF5AF" w14:textId="7FB974C3" w:rsidR="001A110A" w:rsidRPr="001A110A" w:rsidRDefault="001A110A" w:rsidP="00270115">
            <w:pPr>
              <w:rPr>
                <w:b/>
                <w:bCs/>
              </w:rPr>
            </w:pPr>
            <w:r w:rsidRPr="001A110A">
              <w:rPr>
                <w:b/>
                <w:bCs/>
              </w:rPr>
              <w:t xml:space="preserve">Date of </w:t>
            </w:r>
            <w:r>
              <w:rPr>
                <w:b/>
                <w:bCs/>
              </w:rPr>
              <w:t xml:space="preserve">completion of this review </w:t>
            </w:r>
          </w:p>
        </w:tc>
        <w:tc>
          <w:tcPr>
            <w:tcW w:w="5052" w:type="dxa"/>
          </w:tcPr>
          <w:p w14:paraId="6B241A08" w14:textId="77777777" w:rsidR="001A110A" w:rsidRDefault="001A110A" w:rsidP="00270115"/>
        </w:tc>
      </w:tr>
      <w:tr w:rsidR="001A110A" w14:paraId="2EA521CE" w14:textId="77777777" w:rsidTr="00351DDF">
        <w:tc>
          <w:tcPr>
            <w:tcW w:w="3964" w:type="dxa"/>
            <w:shd w:val="clear" w:color="auto" w:fill="E6EAF6" w:themeFill="background1"/>
          </w:tcPr>
          <w:p w14:paraId="33F1DBFA" w14:textId="77777777" w:rsidR="001A110A" w:rsidRPr="001A110A" w:rsidRDefault="001A110A" w:rsidP="00270115">
            <w:pPr>
              <w:rPr>
                <w:b/>
                <w:bCs/>
              </w:rPr>
            </w:pPr>
            <w:r w:rsidRPr="001A110A">
              <w:rPr>
                <w:b/>
                <w:bCs/>
              </w:rPr>
              <w:t>Method of communication</w:t>
            </w:r>
          </w:p>
        </w:tc>
        <w:tc>
          <w:tcPr>
            <w:tcW w:w="5052" w:type="dxa"/>
          </w:tcPr>
          <w:p w14:paraId="6090D0BF" w14:textId="77777777" w:rsidR="001A110A" w:rsidRDefault="001A110A" w:rsidP="00270115"/>
        </w:tc>
      </w:tr>
      <w:tr w:rsidR="001A110A" w14:paraId="3B307C3E" w14:textId="77777777" w:rsidTr="00351DDF">
        <w:tc>
          <w:tcPr>
            <w:tcW w:w="3964" w:type="dxa"/>
            <w:shd w:val="clear" w:color="auto" w:fill="E6EAF6" w:themeFill="background1"/>
          </w:tcPr>
          <w:p w14:paraId="15A13915" w14:textId="77777777" w:rsidR="001A110A" w:rsidRPr="00BC43D3" w:rsidRDefault="00416E99" w:rsidP="00BC43D3">
            <w:pPr>
              <w:pStyle w:val="Tabletext0"/>
            </w:pPr>
            <w:r w:rsidRPr="00BC43D3">
              <w:t>Comparison against measurable elements as documented in the plan. If a score is used, explanation is given.</w:t>
            </w:r>
          </w:p>
          <w:p w14:paraId="100E9D54" w14:textId="11AEE1AC" w:rsidR="00416E99" w:rsidRPr="00BC43D3" w:rsidRDefault="00416E99" w:rsidP="00BC43D3">
            <w:pPr>
              <w:pStyle w:val="Tabletext0"/>
            </w:pPr>
            <w:r w:rsidRPr="00BC43D3">
              <w:t>(Mentee only to complete)</w:t>
            </w:r>
          </w:p>
        </w:tc>
        <w:tc>
          <w:tcPr>
            <w:tcW w:w="5052" w:type="dxa"/>
          </w:tcPr>
          <w:p w14:paraId="1BB6498E" w14:textId="77777777" w:rsidR="001A110A" w:rsidRDefault="001A110A" w:rsidP="00270115"/>
        </w:tc>
      </w:tr>
      <w:tr w:rsidR="001A110A" w14:paraId="07284193" w14:textId="77777777" w:rsidTr="00351DDF">
        <w:tc>
          <w:tcPr>
            <w:tcW w:w="3964" w:type="dxa"/>
            <w:shd w:val="clear" w:color="auto" w:fill="E6EAF6" w:themeFill="background1"/>
          </w:tcPr>
          <w:p w14:paraId="04614D9D" w14:textId="6CED8BB5" w:rsidR="00416E99" w:rsidRPr="00BC43D3" w:rsidRDefault="00416E99" w:rsidP="00BC43D3">
            <w:pPr>
              <w:pStyle w:val="Tabletext0"/>
            </w:pPr>
            <w:r w:rsidRPr="00BC43D3">
              <w:t>How have you benefitted overall from this mentoring program?</w:t>
            </w:r>
          </w:p>
          <w:p w14:paraId="4E1B1E14" w14:textId="6438864D" w:rsidR="001A110A" w:rsidRPr="00BC43D3" w:rsidRDefault="001A110A" w:rsidP="00BC43D3">
            <w:pPr>
              <w:pStyle w:val="Tabletext0"/>
            </w:pPr>
          </w:p>
        </w:tc>
        <w:tc>
          <w:tcPr>
            <w:tcW w:w="5052" w:type="dxa"/>
          </w:tcPr>
          <w:p w14:paraId="015DD104" w14:textId="77777777" w:rsidR="001A110A" w:rsidRDefault="001A110A" w:rsidP="00270115"/>
        </w:tc>
      </w:tr>
      <w:tr w:rsidR="001A110A" w14:paraId="20837E15" w14:textId="77777777" w:rsidTr="00351DDF">
        <w:tc>
          <w:tcPr>
            <w:tcW w:w="3964" w:type="dxa"/>
            <w:shd w:val="clear" w:color="auto" w:fill="E6EAF6" w:themeFill="background1"/>
          </w:tcPr>
          <w:p w14:paraId="04B17A85" w14:textId="1089ED21" w:rsidR="00416E99" w:rsidRPr="00BC43D3" w:rsidRDefault="00416E99" w:rsidP="00BC43D3">
            <w:pPr>
              <w:pStyle w:val="Tabletext0"/>
            </w:pPr>
            <w:r w:rsidRPr="00BC43D3">
              <w:t>What activities do you feel were most useful?</w:t>
            </w:r>
          </w:p>
          <w:p w14:paraId="2E6863F2" w14:textId="6785242B" w:rsidR="001A110A" w:rsidRPr="00BC43D3" w:rsidRDefault="001A110A" w:rsidP="00BC43D3">
            <w:pPr>
              <w:pStyle w:val="Tabletext0"/>
            </w:pPr>
          </w:p>
        </w:tc>
        <w:tc>
          <w:tcPr>
            <w:tcW w:w="5052" w:type="dxa"/>
          </w:tcPr>
          <w:p w14:paraId="75CEFB16" w14:textId="77777777" w:rsidR="001A110A" w:rsidRDefault="001A110A" w:rsidP="00270115"/>
        </w:tc>
      </w:tr>
      <w:tr w:rsidR="001A110A" w14:paraId="0950F87B" w14:textId="77777777" w:rsidTr="00351DDF">
        <w:tc>
          <w:tcPr>
            <w:tcW w:w="3964" w:type="dxa"/>
            <w:shd w:val="clear" w:color="auto" w:fill="E6EAF6" w:themeFill="background1"/>
          </w:tcPr>
          <w:p w14:paraId="2B72D6C8" w14:textId="0603D4C2" w:rsidR="00416E99" w:rsidRPr="00BC43D3" w:rsidRDefault="00416E99" w:rsidP="00BC43D3">
            <w:pPr>
              <w:pStyle w:val="Tabletext0"/>
            </w:pPr>
            <w:r w:rsidRPr="00BC43D3">
              <w:t>How has undertaking this program benefitted your organisation?</w:t>
            </w:r>
          </w:p>
          <w:p w14:paraId="6F88A9E4" w14:textId="79C96A8C" w:rsidR="001A110A" w:rsidRPr="00BC43D3" w:rsidRDefault="001A110A" w:rsidP="00BC43D3">
            <w:pPr>
              <w:pStyle w:val="Tabletext0"/>
            </w:pPr>
          </w:p>
        </w:tc>
        <w:tc>
          <w:tcPr>
            <w:tcW w:w="5052" w:type="dxa"/>
          </w:tcPr>
          <w:p w14:paraId="68EA8DDB" w14:textId="77777777" w:rsidR="001A110A" w:rsidRDefault="001A110A" w:rsidP="00270115"/>
        </w:tc>
      </w:tr>
      <w:tr w:rsidR="00416E99" w14:paraId="1945867A" w14:textId="77777777" w:rsidTr="00351DDF">
        <w:tc>
          <w:tcPr>
            <w:tcW w:w="3964" w:type="dxa"/>
            <w:shd w:val="clear" w:color="auto" w:fill="E6EAF6" w:themeFill="background1"/>
          </w:tcPr>
          <w:p w14:paraId="57411D18" w14:textId="7FA2AA0C" w:rsidR="00416E99" w:rsidRPr="00BC43D3" w:rsidRDefault="00416E99" w:rsidP="00BC43D3">
            <w:pPr>
              <w:pStyle w:val="Tabletext0"/>
            </w:pPr>
            <w:r w:rsidRPr="00BC43D3">
              <w:lastRenderedPageBreak/>
              <w:t>If you were to undertake a mentoring program again, what would you do differently?</w:t>
            </w:r>
          </w:p>
        </w:tc>
        <w:tc>
          <w:tcPr>
            <w:tcW w:w="5052" w:type="dxa"/>
          </w:tcPr>
          <w:p w14:paraId="78060046" w14:textId="77777777" w:rsidR="00416E99" w:rsidRDefault="00416E99" w:rsidP="00270115"/>
        </w:tc>
      </w:tr>
      <w:tr w:rsidR="00416E99" w14:paraId="187EC9AA" w14:textId="77777777" w:rsidTr="00351DDF">
        <w:tc>
          <w:tcPr>
            <w:tcW w:w="3964" w:type="dxa"/>
            <w:shd w:val="clear" w:color="auto" w:fill="E6EAF6" w:themeFill="background1"/>
          </w:tcPr>
          <w:p w14:paraId="36E4335B" w14:textId="77777777" w:rsidR="00416E99" w:rsidRPr="00BC43D3" w:rsidRDefault="00416E99" w:rsidP="00BC43D3">
            <w:pPr>
              <w:pStyle w:val="Tabletext0"/>
            </w:pPr>
            <w:r w:rsidRPr="00BC43D3">
              <w:t>What five things should you remember to do next time you mentor someone?</w:t>
            </w:r>
          </w:p>
          <w:p w14:paraId="6CDC0695" w14:textId="563DE7DE" w:rsidR="005A7BD3" w:rsidRPr="00BC43D3" w:rsidRDefault="005A7BD3" w:rsidP="00BC43D3">
            <w:pPr>
              <w:pStyle w:val="Tabletext0"/>
            </w:pPr>
            <w:r w:rsidRPr="00BC43D3">
              <w:t>(Mentor only to complete)</w:t>
            </w:r>
          </w:p>
        </w:tc>
        <w:tc>
          <w:tcPr>
            <w:tcW w:w="5052" w:type="dxa"/>
          </w:tcPr>
          <w:p w14:paraId="4FF581BB" w14:textId="77777777" w:rsidR="00416E99" w:rsidRDefault="00416E99" w:rsidP="00270115"/>
        </w:tc>
      </w:tr>
    </w:tbl>
    <w:p w14:paraId="4BAE779B" w14:textId="179D5A1E" w:rsidR="00823D40" w:rsidRDefault="001A110A" w:rsidP="00351DDF">
      <w:pPr>
        <w:pStyle w:val="Caption"/>
        <w:spacing w:before="120"/>
      </w:pPr>
      <w:r w:rsidRPr="1DD8ABB6">
        <w:t xml:space="preserve">A copy of this Mentoring Record is to </w:t>
      </w:r>
      <w:r w:rsidR="00351DDF">
        <w:t xml:space="preserve">be </w:t>
      </w:r>
      <w:r w:rsidRPr="1DD8ABB6">
        <w:t>provide</w:t>
      </w:r>
      <w:r w:rsidR="00351DDF">
        <w:t>d</w:t>
      </w:r>
      <w:r w:rsidRPr="1DD8ABB6">
        <w:t xml:space="preserve"> to the </w:t>
      </w:r>
      <w:r w:rsidR="00261196" w:rsidRPr="1DD8ABB6">
        <w:t>Department of Human Resources. If for any reason you consider that any information herein would be sensitive in respect of your position, please redact the sensitive information.</w:t>
      </w:r>
    </w:p>
    <w:p w14:paraId="2CCF554D" w14:textId="1ACB218F" w:rsidR="00261196" w:rsidRDefault="00261196" w:rsidP="00BC43D3">
      <w:pPr>
        <w:pStyle w:val="Caption"/>
      </w:pPr>
      <w:r>
        <w:t>Once this record is completed</w:t>
      </w:r>
      <w:r w:rsidR="005A7BD3">
        <w:t>,</w:t>
      </w:r>
      <w:r>
        <w:t xml:space="preserve"> please provide a copy to the Department of Human Resources</w:t>
      </w:r>
      <w:r w:rsidR="00AF18AC">
        <w:t>. This copy will be placed on our personnel file as a formal record of your undertaking mentoring as professional development.</w:t>
      </w:r>
    </w:p>
    <w:p w14:paraId="01EA1C72" w14:textId="2C217E9E" w:rsidR="005A7BD3" w:rsidRPr="00E30F66" w:rsidRDefault="00416E99" w:rsidP="005A7BD3">
      <w:pPr>
        <w:pStyle w:val="Heading2"/>
      </w:pPr>
      <w:r>
        <w:t>HR (Human Resources) use only</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shd w:val="clear" w:color="auto" w:fill="F3F9E6" w:themeFill="background2"/>
        <w:tblLook w:val="04A0" w:firstRow="1" w:lastRow="0" w:firstColumn="1" w:lastColumn="0" w:noHBand="0" w:noVBand="1"/>
      </w:tblPr>
      <w:tblGrid>
        <w:gridCol w:w="3539"/>
        <w:gridCol w:w="3544"/>
        <w:gridCol w:w="1933"/>
      </w:tblGrid>
      <w:tr w:rsidR="005A7BD3" w14:paraId="52D1E8C5" w14:textId="77777777" w:rsidTr="1DD8ABB6">
        <w:tc>
          <w:tcPr>
            <w:tcW w:w="7083" w:type="dxa"/>
            <w:gridSpan w:val="2"/>
            <w:shd w:val="clear" w:color="auto" w:fill="E6EAF6" w:themeFill="background1"/>
          </w:tcPr>
          <w:p w14:paraId="67C00143" w14:textId="1C9801C2" w:rsidR="005A7BD3" w:rsidRDefault="005A7BD3" w:rsidP="005A7BD3">
            <w:r>
              <w:t>Mentoring program hours invested by mentor</w:t>
            </w:r>
          </w:p>
        </w:tc>
        <w:tc>
          <w:tcPr>
            <w:tcW w:w="1933" w:type="dxa"/>
            <w:shd w:val="clear" w:color="auto" w:fill="E6EAF6" w:themeFill="background1"/>
          </w:tcPr>
          <w:p w14:paraId="4BFD6329" w14:textId="77777777" w:rsidR="005A7BD3" w:rsidRDefault="005A7BD3" w:rsidP="005A7BD3"/>
        </w:tc>
      </w:tr>
      <w:tr w:rsidR="005A7BD3" w14:paraId="1BA3B532" w14:textId="77777777" w:rsidTr="1DD8ABB6">
        <w:tc>
          <w:tcPr>
            <w:tcW w:w="7083" w:type="dxa"/>
            <w:gridSpan w:val="2"/>
            <w:shd w:val="clear" w:color="auto" w:fill="E6EAF6" w:themeFill="background1"/>
          </w:tcPr>
          <w:p w14:paraId="59DBB557" w14:textId="5A7B0F2B" w:rsidR="005A7BD3" w:rsidRDefault="005A7BD3" w:rsidP="005A7BD3">
            <w:r>
              <w:t>Mentoring program hours invested by mentee</w:t>
            </w:r>
          </w:p>
        </w:tc>
        <w:tc>
          <w:tcPr>
            <w:tcW w:w="1933" w:type="dxa"/>
            <w:shd w:val="clear" w:color="auto" w:fill="E6EAF6" w:themeFill="background1"/>
          </w:tcPr>
          <w:p w14:paraId="5CC8BA66" w14:textId="77777777" w:rsidR="005A7BD3" w:rsidRDefault="005A7BD3" w:rsidP="005A7BD3"/>
        </w:tc>
      </w:tr>
      <w:tr w:rsidR="005A7BD3" w14:paraId="74D2E290" w14:textId="77777777" w:rsidTr="00351DDF">
        <w:tc>
          <w:tcPr>
            <w:tcW w:w="3539" w:type="dxa"/>
            <w:shd w:val="clear" w:color="auto" w:fill="E6EAF6" w:themeFill="background1"/>
          </w:tcPr>
          <w:p w14:paraId="1B4233A5" w14:textId="77777777" w:rsidR="005A7BD3" w:rsidRPr="005A7BD3" w:rsidRDefault="005A7BD3" w:rsidP="005A7BD3">
            <w:r w:rsidRPr="005A7BD3">
              <w:t>Signature of HR representative:</w:t>
            </w:r>
          </w:p>
          <w:p w14:paraId="778A8FC6" w14:textId="77777777" w:rsidR="005A7BD3" w:rsidRDefault="005A7BD3" w:rsidP="005A7BD3">
            <w:r w:rsidRPr="005A7BD3">
              <w:t>Name of HR representative</w:t>
            </w:r>
            <w:r>
              <w:t>:</w:t>
            </w:r>
          </w:p>
          <w:p w14:paraId="69848240" w14:textId="2876B316" w:rsidR="005A7BD3" w:rsidRPr="005A7BD3" w:rsidRDefault="005A7BD3" w:rsidP="005A7BD3">
            <w:r>
              <w:t>Date reviewed:</w:t>
            </w:r>
          </w:p>
        </w:tc>
        <w:tc>
          <w:tcPr>
            <w:tcW w:w="5477" w:type="dxa"/>
            <w:gridSpan w:val="2"/>
            <w:shd w:val="clear" w:color="auto" w:fill="E6EAF6" w:themeFill="background1"/>
          </w:tcPr>
          <w:p w14:paraId="1B85BDE6" w14:textId="77777777" w:rsidR="005A7BD3" w:rsidRDefault="005A7BD3" w:rsidP="005A7BD3"/>
        </w:tc>
      </w:tr>
    </w:tbl>
    <w:p w14:paraId="32444136" w14:textId="42EC64F6" w:rsidR="00261196" w:rsidRPr="00E30F66" w:rsidRDefault="00261196" w:rsidP="005A7BD3">
      <w:pPr>
        <w:pStyle w:val="Heading2"/>
      </w:pPr>
    </w:p>
    <w:sectPr w:rsidR="00261196" w:rsidRPr="00E30F66" w:rsidSect="00821571">
      <w:headerReference w:type="default" r:id="rId14"/>
      <w:footerReference w:type="default" r:id="rId15"/>
      <w:pgSz w:w="11906" w:h="16838"/>
      <w:pgMar w:top="1440" w:right="1440" w:bottom="1588" w:left="1440"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3EC4F" w14:textId="20B60E58" w:rsidR="002325ED" w:rsidRPr="00512F5A" w:rsidRDefault="002325ED" w:rsidP="003F7529">
    <w:pPr>
      <w:tabs>
        <w:tab w:val="right" w:pos="9015"/>
      </w:tabs>
      <w:spacing w:before="0" w:after="100" w:afterAutospacing="1"/>
      <w:rPr>
        <w:color w:val="000000" w:themeColor="text1"/>
        <w:sz w:val="16"/>
        <w:szCs w:val="16"/>
      </w:rPr>
    </w:pPr>
    <w:r w:rsidRPr="00271963">
      <w:rPr>
        <w:noProof/>
        <w:color w:val="000000" w:themeColor="text1"/>
        <w:sz w:val="16"/>
        <w:szCs w:val="16"/>
        <w:lang w:eastAsia="en-AU"/>
      </w:rPr>
      <mc:AlternateContent>
        <mc:Choice Requires="wps">
          <w:drawing>
            <wp:anchor distT="0" distB="0" distL="114300" distR="114300" simplePos="0" relativeHeight="251663360" behindDoc="1" locked="0" layoutInCell="1" allowOverlap="1" wp14:anchorId="348DCC3F" wp14:editId="3EE15F3C">
              <wp:simplePos x="0" y="0"/>
              <wp:positionH relativeFrom="column">
                <wp:posOffset>-1137920</wp:posOffset>
              </wp:positionH>
              <wp:positionV relativeFrom="page">
                <wp:posOffset>10094595</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a="http://schemas.openxmlformats.org/drawingml/2006/main" xmlns:adec="http://schemas.microsoft.com/office/drawing/2017/decorative">
          <w:pict w14:anchorId="02F60164">
            <v:rect id="Rectangle 7" style="position:absolute;margin-left:-89.6pt;margin-top:794.85pt;width:612.85pt;height:49.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alt="&quot;&quot;" o:spid="_x0000_s1026" fillcolor="#85be00 [3205]" stroked="f" strokeweight="2pt" w14:anchorId="332CF0D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">
              <w10:wrap anchory="page"/>
            </v:rect>
          </w:pict>
        </mc:Fallback>
      </mc:AlternateContent>
    </w:r>
    <w:r w:rsidR="00271963" w:rsidRPr="00271963">
      <w:rPr>
        <w:color w:val="000000" w:themeColor="text1"/>
        <w:sz w:val="16"/>
        <w:szCs w:val="16"/>
      </w:rPr>
      <w:t>MPower108 Mentoring record template</w:t>
    </w:r>
    <w:r>
      <w:rPr>
        <w:color w:val="000000" w:themeColor="text1"/>
        <w:sz w:val="16"/>
        <w:szCs w:val="16"/>
      </w:rPr>
      <w:tab/>
    </w:r>
    <w:r w:rsidRPr="00512F5A">
      <w:rPr>
        <w:color w:val="000000" w:themeColor="text1"/>
        <w:sz w:val="16"/>
        <w:szCs w:val="16"/>
      </w:rPr>
      <w:t xml:space="preserve">Page </w:t>
    </w:r>
    <w:r w:rsidRPr="003F7529">
      <w:rPr>
        <w:b/>
        <w:color w:val="000000" w:themeColor="text1"/>
        <w:sz w:val="16"/>
        <w:szCs w:val="16"/>
      </w:rPr>
      <w:fldChar w:fldCharType="begin"/>
    </w:r>
    <w:r w:rsidRPr="003F7529">
      <w:rPr>
        <w:b/>
        <w:color w:val="000000" w:themeColor="text1"/>
        <w:sz w:val="16"/>
        <w:szCs w:val="16"/>
      </w:rPr>
      <w:instrText xml:space="preserve"> PAGE   \* MERGEFORMAT </w:instrText>
    </w:r>
    <w:r w:rsidRPr="003F7529">
      <w:rPr>
        <w:b/>
        <w:color w:val="000000" w:themeColor="text1"/>
        <w:sz w:val="16"/>
        <w:szCs w:val="16"/>
      </w:rPr>
      <w:fldChar w:fldCharType="separate"/>
    </w:r>
    <w:r w:rsidRPr="003F7529">
      <w:rPr>
        <w:b/>
        <w:color w:val="000000" w:themeColor="text1"/>
        <w:sz w:val="16"/>
        <w:szCs w:val="16"/>
      </w:rPr>
      <w:t>94</w:t>
    </w:r>
    <w:r w:rsidRPr="003F7529">
      <w:rPr>
        <w:b/>
        <w:color w:val="000000" w:themeColor="text1"/>
        <w:sz w:val="16"/>
        <w:szCs w:val="16"/>
      </w:rPr>
      <w:fldChar w:fldCharType="end"/>
    </w:r>
    <w:r w:rsidRPr="00512F5A">
      <w:rPr>
        <w:color w:val="000000" w:themeColor="text1"/>
        <w:sz w:val="16"/>
        <w:szCs w:val="16"/>
      </w:rPr>
      <w:t xml:space="preserve"> of </w:t>
    </w:r>
    <w:r w:rsidRPr="003F7529">
      <w:rPr>
        <w:b/>
        <w:color w:val="000000" w:themeColor="text1"/>
        <w:sz w:val="16"/>
        <w:szCs w:val="16"/>
      </w:rPr>
      <w:fldChar w:fldCharType="begin"/>
    </w:r>
    <w:r w:rsidRPr="003F7529">
      <w:rPr>
        <w:b/>
        <w:color w:val="000000" w:themeColor="text1"/>
        <w:sz w:val="16"/>
        <w:szCs w:val="16"/>
      </w:rPr>
      <w:instrText xml:space="preserve"> NUMPAGES   \* MERGEFORMAT </w:instrText>
    </w:r>
    <w:r w:rsidRPr="003F7529">
      <w:rPr>
        <w:b/>
        <w:color w:val="000000" w:themeColor="text1"/>
        <w:sz w:val="16"/>
        <w:szCs w:val="16"/>
      </w:rPr>
      <w:fldChar w:fldCharType="separate"/>
    </w:r>
    <w:r w:rsidRPr="003F7529">
      <w:rPr>
        <w:b/>
        <w:color w:val="000000" w:themeColor="text1"/>
        <w:sz w:val="16"/>
        <w:szCs w:val="16"/>
      </w:rPr>
      <w:t>141</w:t>
    </w:r>
    <w:r w:rsidRPr="003F7529">
      <w:rPr>
        <w:b/>
        <w:color w:val="000000" w:themeColor="text1"/>
        <w:sz w:val="16"/>
        <w:szCs w:val="16"/>
      </w:rPr>
      <w:fldChar w:fldCharType="end"/>
    </w:r>
  </w:p>
  <w:p w14:paraId="3B8D3DEF" w14:textId="23F2EC20" w:rsidR="002325ED" w:rsidRPr="00271963" w:rsidRDefault="00271963" w:rsidP="002325ED">
    <w:pPr>
      <w:tabs>
        <w:tab w:val="center" w:pos="4536"/>
        <w:tab w:val="right" w:pos="9026"/>
      </w:tabs>
      <w:spacing w:before="0" w:after="0" w:line="240" w:lineRule="auto"/>
      <w:rPr>
        <w:b/>
        <w:sz w:val="16"/>
        <w:szCs w:val="16"/>
      </w:rPr>
    </w:pPr>
    <w:r w:rsidRPr="00271963">
      <w:rPr>
        <w:b/>
        <w:color w:val="FFFFFF"/>
        <w:sz w:val="16"/>
        <w:szCs w:val="16"/>
      </w:rPr>
      <w:t>Assessment support document</w:t>
    </w:r>
    <w:r w:rsidR="002325ED" w:rsidRPr="00271963">
      <w:rPr>
        <w:b/>
        <w:sz w:val="16"/>
        <w:szCs w:val="16"/>
      </w:rPr>
      <w:tab/>
    </w:r>
    <w:r w:rsidR="002325ED" w:rsidRPr="00271963">
      <w:rPr>
        <w:b/>
        <w:sz w:val="16"/>
        <w:szCs w:val="16"/>
      </w:rPr>
      <w:tab/>
    </w:r>
  </w:p>
  <w:p w14:paraId="7773B2D8" w14:textId="422FB479" w:rsidR="00CB4ED2" w:rsidRPr="002325ED" w:rsidRDefault="00CB4ED2" w:rsidP="00232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5"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22D1A95"/>
    <w:multiLevelType w:val="hybridMultilevel"/>
    <w:tmpl w:val="D6CCF86C"/>
    <w:lvl w:ilvl="0" w:tplc="D0F01F9C">
      <w:start w:val="1"/>
      <w:numFmt w:val="bullet"/>
      <w:lvlText w:val="·"/>
      <w:lvlJc w:val="left"/>
      <w:pPr>
        <w:ind w:left="720" w:hanging="360"/>
      </w:pPr>
      <w:rPr>
        <w:rFonts w:ascii="Symbol" w:hAnsi="Symbol" w:hint="default"/>
      </w:rPr>
    </w:lvl>
    <w:lvl w:ilvl="1" w:tplc="021666AA">
      <w:start w:val="1"/>
      <w:numFmt w:val="bullet"/>
      <w:lvlText w:val="o"/>
      <w:lvlJc w:val="left"/>
      <w:pPr>
        <w:ind w:left="1440" w:hanging="360"/>
      </w:pPr>
      <w:rPr>
        <w:rFonts w:ascii="Courier New" w:hAnsi="Courier New" w:hint="default"/>
      </w:rPr>
    </w:lvl>
    <w:lvl w:ilvl="2" w:tplc="EF485D8A">
      <w:start w:val="1"/>
      <w:numFmt w:val="bullet"/>
      <w:lvlText w:val=""/>
      <w:lvlJc w:val="left"/>
      <w:pPr>
        <w:ind w:left="2160" w:hanging="360"/>
      </w:pPr>
      <w:rPr>
        <w:rFonts w:ascii="Wingdings" w:hAnsi="Wingdings" w:hint="default"/>
      </w:rPr>
    </w:lvl>
    <w:lvl w:ilvl="3" w:tplc="E8BC1B2E">
      <w:start w:val="1"/>
      <w:numFmt w:val="bullet"/>
      <w:lvlText w:val=""/>
      <w:lvlJc w:val="left"/>
      <w:pPr>
        <w:ind w:left="2880" w:hanging="360"/>
      </w:pPr>
      <w:rPr>
        <w:rFonts w:ascii="Symbol" w:hAnsi="Symbol" w:hint="default"/>
      </w:rPr>
    </w:lvl>
    <w:lvl w:ilvl="4" w:tplc="2E827890">
      <w:start w:val="1"/>
      <w:numFmt w:val="bullet"/>
      <w:lvlText w:val="o"/>
      <w:lvlJc w:val="left"/>
      <w:pPr>
        <w:ind w:left="3600" w:hanging="360"/>
      </w:pPr>
      <w:rPr>
        <w:rFonts w:ascii="Courier New" w:hAnsi="Courier New" w:hint="default"/>
      </w:rPr>
    </w:lvl>
    <w:lvl w:ilvl="5" w:tplc="B2D40F3A">
      <w:start w:val="1"/>
      <w:numFmt w:val="bullet"/>
      <w:lvlText w:val=""/>
      <w:lvlJc w:val="left"/>
      <w:pPr>
        <w:ind w:left="4320" w:hanging="360"/>
      </w:pPr>
      <w:rPr>
        <w:rFonts w:ascii="Wingdings" w:hAnsi="Wingdings" w:hint="default"/>
      </w:rPr>
    </w:lvl>
    <w:lvl w:ilvl="6" w:tplc="9802EB08">
      <w:start w:val="1"/>
      <w:numFmt w:val="bullet"/>
      <w:lvlText w:val=""/>
      <w:lvlJc w:val="left"/>
      <w:pPr>
        <w:ind w:left="5040" w:hanging="360"/>
      </w:pPr>
      <w:rPr>
        <w:rFonts w:ascii="Symbol" w:hAnsi="Symbol" w:hint="default"/>
      </w:rPr>
    </w:lvl>
    <w:lvl w:ilvl="7" w:tplc="29DC448A">
      <w:start w:val="1"/>
      <w:numFmt w:val="bullet"/>
      <w:lvlText w:val="o"/>
      <w:lvlJc w:val="left"/>
      <w:pPr>
        <w:ind w:left="5760" w:hanging="360"/>
      </w:pPr>
      <w:rPr>
        <w:rFonts w:ascii="Courier New" w:hAnsi="Courier New" w:hint="default"/>
      </w:rPr>
    </w:lvl>
    <w:lvl w:ilvl="8" w:tplc="F10E4FC0">
      <w:start w:val="1"/>
      <w:numFmt w:val="bullet"/>
      <w:lvlText w:val=""/>
      <w:lvlJc w:val="left"/>
      <w:pPr>
        <w:ind w:left="6480" w:hanging="360"/>
      </w:pPr>
      <w:rPr>
        <w:rFonts w:ascii="Wingdings" w:hAnsi="Wingdings" w:hint="default"/>
      </w:rPr>
    </w:lvl>
  </w:abstractNum>
  <w:abstractNum w:abstractNumId="1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4"/>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6"/>
  </w:num>
  <w:num w:numId="12">
    <w:abstractNumId w:val="10"/>
  </w:num>
  <w:num w:numId="13">
    <w:abstractNumId w:val="8"/>
  </w:num>
  <w:num w:numId="14">
    <w:abstractNumId w:val="15"/>
  </w:num>
  <w:num w:numId="15">
    <w:abstractNumId w:val="5"/>
  </w:num>
  <w:num w:numId="16">
    <w:abstractNumId w:val="17"/>
  </w:num>
  <w:num w:numId="17">
    <w:abstractNumId w:val="12"/>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77B93"/>
    <w:rsid w:val="00081617"/>
    <w:rsid w:val="0008175D"/>
    <w:rsid w:val="00083623"/>
    <w:rsid w:val="00086B4D"/>
    <w:rsid w:val="00086C99"/>
    <w:rsid w:val="0009683C"/>
    <w:rsid w:val="00096A4E"/>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40D97"/>
    <w:rsid w:val="00147230"/>
    <w:rsid w:val="00151BA1"/>
    <w:rsid w:val="00154423"/>
    <w:rsid w:val="0016340A"/>
    <w:rsid w:val="001666AE"/>
    <w:rsid w:val="00166ECF"/>
    <w:rsid w:val="001723D9"/>
    <w:rsid w:val="00174A71"/>
    <w:rsid w:val="00186778"/>
    <w:rsid w:val="00194604"/>
    <w:rsid w:val="00194E18"/>
    <w:rsid w:val="00196118"/>
    <w:rsid w:val="00196373"/>
    <w:rsid w:val="001A0287"/>
    <w:rsid w:val="001A110A"/>
    <w:rsid w:val="001A64C3"/>
    <w:rsid w:val="001A7567"/>
    <w:rsid w:val="001B43E4"/>
    <w:rsid w:val="001D22CD"/>
    <w:rsid w:val="001E1336"/>
    <w:rsid w:val="001E5ADA"/>
    <w:rsid w:val="00202196"/>
    <w:rsid w:val="002064C8"/>
    <w:rsid w:val="002300A8"/>
    <w:rsid w:val="002325ED"/>
    <w:rsid w:val="00232F16"/>
    <w:rsid w:val="00234AC2"/>
    <w:rsid w:val="002458AA"/>
    <w:rsid w:val="00245E47"/>
    <w:rsid w:val="00261196"/>
    <w:rsid w:val="002636A8"/>
    <w:rsid w:val="00266BDA"/>
    <w:rsid w:val="00271963"/>
    <w:rsid w:val="00274730"/>
    <w:rsid w:val="002760A1"/>
    <w:rsid w:val="002A0D28"/>
    <w:rsid w:val="002A5233"/>
    <w:rsid w:val="002A7D22"/>
    <w:rsid w:val="002B4315"/>
    <w:rsid w:val="002B795B"/>
    <w:rsid w:val="002C07F5"/>
    <w:rsid w:val="002C4863"/>
    <w:rsid w:val="002D3549"/>
    <w:rsid w:val="002E67DE"/>
    <w:rsid w:val="003103B6"/>
    <w:rsid w:val="00310ABF"/>
    <w:rsid w:val="003139BB"/>
    <w:rsid w:val="00322FB8"/>
    <w:rsid w:val="00340671"/>
    <w:rsid w:val="0034550F"/>
    <w:rsid w:val="00351DDF"/>
    <w:rsid w:val="00353337"/>
    <w:rsid w:val="003546E2"/>
    <w:rsid w:val="003560D9"/>
    <w:rsid w:val="00361665"/>
    <w:rsid w:val="0036490F"/>
    <w:rsid w:val="00371CC6"/>
    <w:rsid w:val="00383F3C"/>
    <w:rsid w:val="0038532D"/>
    <w:rsid w:val="00385752"/>
    <w:rsid w:val="003C06EA"/>
    <w:rsid w:val="003C4C45"/>
    <w:rsid w:val="003C5D00"/>
    <w:rsid w:val="003D22EA"/>
    <w:rsid w:val="003D6368"/>
    <w:rsid w:val="003E0188"/>
    <w:rsid w:val="003E4297"/>
    <w:rsid w:val="003F0B77"/>
    <w:rsid w:val="003F36BD"/>
    <w:rsid w:val="003F7529"/>
    <w:rsid w:val="00403BB1"/>
    <w:rsid w:val="00406468"/>
    <w:rsid w:val="00407A2A"/>
    <w:rsid w:val="00407EB6"/>
    <w:rsid w:val="00416E99"/>
    <w:rsid w:val="00427F5A"/>
    <w:rsid w:val="00432DFC"/>
    <w:rsid w:val="004345C8"/>
    <w:rsid w:val="00437752"/>
    <w:rsid w:val="00447246"/>
    <w:rsid w:val="00447B26"/>
    <w:rsid w:val="00447C17"/>
    <w:rsid w:val="00462334"/>
    <w:rsid w:val="0046323B"/>
    <w:rsid w:val="004739F1"/>
    <w:rsid w:val="004876ED"/>
    <w:rsid w:val="004A09A8"/>
    <w:rsid w:val="004A16C0"/>
    <w:rsid w:val="004B00A6"/>
    <w:rsid w:val="004B04F6"/>
    <w:rsid w:val="004B2E61"/>
    <w:rsid w:val="004D17B0"/>
    <w:rsid w:val="004E1B80"/>
    <w:rsid w:val="004F4884"/>
    <w:rsid w:val="004F795E"/>
    <w:rsid w:val="00501997"/>
    <w:rsid w:val="00510BBC"/>
    <w:rsid w:val="00522D54"/>
    <w:rsid w:val="005316D9"/>
    <w:rsid w:val="00533B81"/>
    <w:rsid w:val="0053549A"/>
    <w:rsid w:val="00537499"/>
    <w:rsid w:val="005447BD"/>
    <w:rsid w:val="0055236C"/>
    <w:rsid w:val="00553FFF"/>
    <w:rsid w:val="00563796"/>
    <w:rsid w:val="00581D95"/>
    <w:rsid w:val="00584894"/>
    <w:rsid w:val="00586152"/>
    <w:rsid w:val="005865A7"/>
    <w:rsid w:val="00596E23"/>
    <w:rsid w:val="00597838"/>
    <w:rsid w:val="005A7BD3"/>
    <w:rsid w:val="005B06AA"/>
    <w:rsid w:val="005C0FFC"/>
    <w:rsid w:val="005C60AB"/>
    <w:rsid w:val="005E35FA"/>
    <w:rsid w:val="005E6C19"/>
    <w:rsid w:val="005F6F43"/>
    <w:rsid w:val="005F7397"/>
    <w:rsid w:val="00604F82"/>
    <w:rsid w:val="0061097B"/>
    <w:rsid w:val="00610B98"/>
    <w:rsid w:val="00615C43"/>
    <w:rsid w:val="00627025"/>
    <w:rsid w:val="00636463"/>
    <w:rsid w:val="00636C12"/>
    <w:rsid w:val="00640C1B"/>
    <w:rsid w:val="006434F1"/>
    <w:rsid w:val="00647797"/>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6F1823"/>
    <w:rsid w:val="00724660"/>
    <w:rsid w:val="0073433D"/>
    <w:rsid w:val="00734ECA"/>
    <w:rsid w:val="00736AD7"/>
    <w:rsid w:val="00741502"/>
    <w:rsid w:val="00752546"/>
    <w:rsid w:val="00767732"/>
    <w:rsid w:val="00777798"/>
    <w:rsid w:val="007813D3"/>
    <w:rsid w:val="00797B9B"/>
    <w:rsid w:val="007A0883"/>
    <w:rsid w:val="007A4B14"/>
    <w:rsid w:val="007B0E99"/>
    <w:rsid w:val="007C0213"/>
    <w:rsid w:val="007C28D9"/>
    <w:rsid w:val="007C593C"/>
    <w:rsid w:val="007C5A41"/>
    <w:rsid w:val="007C6921"/>
    <w:rsid w:val="007C7945"/>
    <w:rsid w:val="007D0B18"/>
    <w:rsid w:val="007D430E"/>
    <w:rsid w:val="007E4A71"/>
    <w:rsid w:val="007F6E5C"/>
    <w:rsid w:val="008005C6"/>
    <w:rsid w:val="00804A99"/>
    <w:rsid w:val="008104BA"/>
    <w:rsid w:val="00817639"/>
    <w:rsid w:val="00821571"/>
    <w:rsid w:val="008229B0"/>
    <w:rsid w:val="00823A65"/>
    <w:rsid w:val="00823D40"/>
    <w:rsid w:val="008427B8"/>
    <w:rsid w:val="008466AF"/>
    <w:rsid w:val="008533DC"/>
    <w:rsid w:val="0086240F"/>
    <w:rsid w:val="0086497B"/>
    <w:rsid w:val="00871912"/>
    <w:rsid w:val="00876E18"/>
    <w:rsid w:val="008819E4"/>
    <w:rsid w:val="008942D6"/>
    <w:rsid w:val="008C78F3"/>
    <w:rsid w:val="008D46CA"/>
    <w:rsid w:val="008D6AD5"/>
    <w:rsid w:val="008D72AC"/>
    <w:rsid w:val="008F5272"/>
    <w:rsid w:val="008F6A5F"/>
    <w:rsid w:val="00906D83"/>
    <w:rsid w:val="00917056"/>
    <w:rsid w:val="0092255F"/>
    <w:rsid w:val="0092762A"/>
    <w:rsid w:val="009333D9"/>
    <w:rsid w:val="00935B88"/>
    <w:rsid w:val="00942380"/>
    <w:rsid w:val="00944235"/>
    <w:rsid w:val="00947D01"/>
    <w:rsid w:val="00977FE7"/>
    <w:rsid w:val="009877FF"/>
    <w:rsid w:val="0099279B"/>
    <w:rsid w:val="009A7D5E"/>
    <w:rsid w:val="009B3032"/>
    <w:rsid w:val="009B7536"/>
    <w:rsid w:val="009D6110"/>
    <w:rsid w:val="009E1E04"/>
    <w:rsid w:val="009F29E6"/>
    <w:rsid w:val="00A220EE"/>
    <w:rsid w:val="00A236A1"/>
    <w:rsid w:val="00A26E5A"/>
    <w:rsid w:val="00A30062"/>
    <w:rsid w:val="00A51E59"/>
    <w:rsid w:val="00A65DC4"/>
    <w:rsid w:val="00A774CF"/>
    <w:rsid w:val="00AA7862"/>
    <w:rsid w:val="00AB52B6"/>
    <w:rsid w:val="00AC3D36"/>
    <w:rsid w:val="00AC3ED5"/>
    <w:rsid w:val="00AD40E9"/>
    <w:rsid w:val="00AD4787"/>
    <w:rsid w:val="00AE3A52"/>
    <w:rsid w:val="00AE5B9B"/>
    <w:rsid w:val="00AF18AC"/>
    <w:rsid w:val="00B01B91"/>
    <w:rsid w:val="00B02416"/>
    <w:rsid w:val="00B02DF9"/>
    <w:rsid w:val="00B20313"/>
    <w:rsid w:val="00B21AA4"/>
    <w:rsid w:val="00B223A6"/>
    <w:rsid w:val="00B406E1"/>
    <w:rsid w:val="00B40C24"/>
    <w:rsid w:val="00B47640"/>
    <w:rsid w:val="00B506B5"/>
    <w:rsid w:val="00B51FE3"/>
    <w:rsid w:val="00B5252C"/>
    <w:rsid w:val="00B6058D"/>
    <w:rsid w:val="00B60F80"/>
    <w:rsid w:val="00B63EC7"/>
    <w:rsid w:val="00B64624"/>
    <w:rsid w:val="00B66A0C"/>
    <w:rsid w:val="00B77F47"/>
    <w:rsid w:val="00B8161A"/>
    <w:rsid w:val="00B854D8"/>
    <w:rsid w:val="00B868B9"/>
    <w:rsid w:val="00B92D0A"/>
    <w:rsid w:val="00B92EB5"/>
    <w:rsid w:val="00B93BD3"/>
    <w:rsid w:val="00B95CA3"/>
    <w:rsid w:val="00BA79FD"/>
    <w:rsid w:val="00BB279B"/>
    <w:rsid w:val="00BC04FD"/>
    <w:rsid w:val="00BC3C84"/>
    <w:rsid w:val="00BC43D3"/>
    <w:rsid w:val="00BD055C"/>
    <w:rsid w:val="00BD4356"/>
    <w:rsid w:val="00BD5BDC"/>
    <w:rsid w:val="00BE1564"/>
    <w:rsid w:val="00BE2B72"/>
    <w:rsid w:val="00BE3EB7"/>
    <w:rsid w:val="00BE5E43"/>
    <w:rsid w:val="00BE788B"/>
    <w:rsid w:val="00C0414B"/>
    <w:rsid w:val="00C15940"/>
    <w:rsid w:val="00C258D2"/>
    <w:rsid w:val="00C2690E"/>
    <w:rsid w:val="00C3046F"/>
    <w:rsid w:val="00C40967"/>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0481"/>
    <w:rsid w:val="00D8451B"/>
    <w:rsid w:val="00D920A2"/>
    <w:rsid w:val="00DA4845"/>
    <w:rsid w:val="00DC11EC"/>
    <w:rsid w:val="00DD545A"/>
    <w:rsid w:val="00DE67C0"/>
    <w:rsid w:val="00DF2542"/>
    <w:rsid w:val="00E00E15"/>
    <w:rsid w:val="00E031A2"/>
    <w:rsid w:val="00E069BE"/>
    <w:rsid w:val="00E127F4"/>
    <w:rsid w:val="00E128E2"/>
    <w:rsid w:val="00E13FAB"/>
    <w:rsid w:val="00E20C88"/>
    <w:rsid w:val="00E23194"/>
    <w:rsid w:val="00E249C8"/>
    <w:rsid w:val="00E261D0"/>
    <w:rsid w:val="00E30F66"/>
    <w:rsid w:val="00E57203"/>
    <w:rsid w:val="00E72507"/>
    <w:rsid w:val="00E82F1D"/>
    <w:rsid w:val="00E84856"/>
    <w:rsid w:val="00E84E8E"/>
    <w:rsid w:val="00EA2BE6"/>
    <w:rsid w:val="00EA5817"/>
    <w:rsid w:val="00EB51B1"/>
    <w:rsid w:val="00EC3E44"/>
    <w:rsid w:val="00EC7AE1"/>
    <w:rsid w:val="00ED377D"/>
    <w:rsid w:val="00ED3FDA"/>
    <w:rsid w:val="00EE6225"/>
    <w:rsid w:val="00EF1F7F"/>
    <w:rsid w:val="00EF4B60"/>
    <w:rsid w:val="00F03648"/>
    <w:rsid w:val="00F104C8"/>
    <w:rsid w:val="00F105D0"/>
    <w:rsid w:val="00F1359C"/>
    <w:rsid w:val="00F14650"/>
    <w:rsid w:val="00F15AA8"/>
    <w:rsid w:val="00F17E63"/>
    <w:rsid w:val="00F23DC8"/>
    <w:rsid w:val="00F305A7"/>
    <w:rsid w:val="00F41E09"/>
    <w:rsid w:val="00F4616C"/>
    <w:rsid w:val="00F65A30"/>
    <w:rsid w:val="00F82299"/>
    <w:rsid w:val="00F87ACF"/>
    <w:rsid w:val="00F932EB"/>
    <w:rsid w:val="00F96C22"/>
    <w:rsid w:val="00FA3CCA"/>
    <w:rsid w:val="00FA4540"/>
    <w:rsid w:val="00FB7839"/>
    <w:rsid w:val="00FC2A3A"/>
    <w:rsid w:val="00FC3B88"/>
    <w:rsid w:val="00FC484C"/>
    <w:rsid w:val="00FD3F3B"/>
    <w:rsid w:val="00FD65A7"/>
    <w:rsid w:val="00FE1272"/>
    <w:rsid w:val="00FE1DF0"/>
    <w:rsid w:val="00FF305A"/>
    <w:rsid w:val="00FF5190"/>
    <w:rsid w:val="00FF5900"/>
    <w:rsid w:val="1DD8ABB6"/>
    <w:rsid w:val="3538AB9A"/>
    <w:rsid w:val="3ABC17B1"/>
    <w:rsid w:val="3EA3B36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821571"/>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21571"/>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1C30C-AE67-4D1B-A3B0-0920E6EF6354}">
  <ds:schemaRefs>
    <ds:schemaRef ds:uri="http://purl.org/dc/elements/1.1/"/>
    <ds:schemaRef ds:uri="http://schemas.openxmlformats.org/package/2006/metadata/core-properties"/>
    <ds:schemaRef ds:uri="http://schemas.microsoft.com/office/infopath/2007/PartnerControls"/>
    <ds:schemaRef ds:uri="23712732-1a11-42b5-ab16-3cafd502a338"/>
    <ds:schemaRef ds:uri="8d123187-21fe-47d9-bb38-a24fa2382a13"/>
    <ds:schemaRef ds:uri="http://purl.org/dc/dcmitype/"/>
    <ds:schemaRef ds:uri="http://www.w3.org/XML/1998/namespace"/>
    <ds:schemaRef ds:uri="http://schemas.microsoft.com/office/2006/documentManagement/typ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F3B75A0E-8F3D-4EC5-B81A-77251FC1EBC5}"/>
</file>

<file path=customXml/itemProps3.xml><?xml version="1.0" encoding="utf-8"?>
<ds:datastoreItem xmlns:ds="http://schemas.openxmlformats.org/officeDocument/2006/customXml" ds:itemID="{4D89D6EB-8F21-4AB5-B7FF-158D0783CC69}">
  <ds:schemaRefs>
    <ds:schemaRef ds:uri="http://schemas.microsoft.com/sharepoint/v3/contenttype/forms"/>
  </ds:schemaRefs>
</ds:datastoreItem>
</file>

<file path=customXml/itemProps4.xml><?xml version="1.0" encoding="utf-8"?>
<ds:datastoreItem xmlns:ds="http://schemas.openxmlformats.org/officeDocument/2006/customXml" ds:itemID="{B9A94DD0-9F14-45AE-9CF6-D87F045D1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7</TotalTime>
  <Pages>4</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Mentoring Record Template</vt:lpstr>
    </vt:vector>
  </TitlesOfParts>
  <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Mentoring record template</dc:title>
  <dc:subject/>
  <dc:creator>bec.colwell@unep.edu.au</dc:creator>
  <cp:keywords>aSSESSMENT SUPPORT DOCUMENT</cp:keywords>
  <dc:description>UNEP Pty Limited</dc:description>
  <cp:lastModifiedBy>Sally Bush</cp:lastModifiedBy>
  <cp:revision>7</cp:revision>
  <dcterms:created xsi:type="dcterms:W3CDTF">2022-05-27T06:44:00Z</dcterms:created>
  <dcterms:modified xsi:type="dcterms:W3CDTF">2023-07-07T03:55:00Z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Lead effectively in the disability sector</vt:lpwstr>
  </property>
  <property fmtid="{D5CDD505-2E9C-101B-9397-08002B2CF9AE}" pid="3" name="UnitCode and UnitName">
    <vt:lpwstr>NATXXX001 Lead effectively in the disability sector</vt:lpwstr>
  </property>
  <property fmtid="{D5CDD505-2E9C-101B-9397-08002B2CF9AE}" pid="4" name="Version No.">
    <vt:lpwstr>DS1.0</vt:lpwstr>
  </property>
  <property fmtid="{D5CDD505-2E9C-101B-9397-08002B2CF9AE}" pid="5" name="Type of document">
    <vt:lpwstr>Mentoring Record</vt:lpwstr>
  </property>
  <property fmtid="{D5CDD505-2E9C-101B-9397-08002B2CF9AE}" pid="6" name="ContentTypeId">
    <vt:lpwstr>0x0101004592F2814DDE4444BD07BE75FBDA9380</vt:lpwstr>
  </property>
</Properties>
</file>